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93702" w14:textId="115B93EF" w:rsidR="004062EC" w:rsidRDefault="00D71EDD" w:rsidP="004062EC">
      <w:pPr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Vedlegg B</w:t>
      </w:r>
      <w:r w:rsidR="00C618E3">
        <w:rPr>
          <w:b/>
          <w:bCs/>
          <w:sz w:val="28"/>
          <w:szCs w:val="32"/>
        </w:rPr>
        <w:t xml:space="preserve"> - </w:t>
      </w:r>
      <w:r w:rsidR="00C618E3" w:rsidRPr="00C618E3">
        <w:rPr>
          <w:b/>
          <w:bCs/>
          <w:sz w:val="28"/>
          <w:szCs w:val="32"/>
        </w:rPr>
        <w:t xml:space="preserve">FORPLIKTELSESERKLÆRING </w:t>
      </w:r>
      <w:r w:rsidR="004062EC" w:rsidRPr="00C618E3">
        <w:rPr>
          <w:b/>
          <w:bCs/>
          <w:sz w:val="28"/>
          <w:szCs w:val="32"/>
        </w:rPr>
        <w:tab/>
      </w:r>
    </w:p>
    <w:p w14:paraId="2160132E" w14:textId="77777777" w:rsidR="00C618E3" w:rsidRPr="00C618E3" w:rsidRDefault="00C618E3" w:rsidP="004062EC">
      <w:pPr>
        <w:rPr>
          <w:b/>
          <w:bCs/>
          <w:sz w:val="28"/>
          <w:szCs w:val="32"/>
        </w:rPr>
      </w:pPr>
    </w:p>
    <w:p w14:paraId="7DCCA22D" w14:textId="77777777" w:rsidR="00C618E3" w:rsidRDefault="00C618E3" w:rsidP="00C618E3">
      <w:pPr>
        <w:rPr>
          <w:rFonts w:cstheme="minorHAnsi"/>
        </w:rPr>
      </w:pPr>
      <w:r>
        <w:t xml:space="preserve">Dette dokumentet leveres sammen med tilbudet dersom leverandøren skal </w:t>
      </w:r>
      <w:r w:rsidRPr="00C31EE8">
        <w:rPr>
          <w:rFonts w:cstheme="minorHAnsi"/>
          <w:color w:val="333333"/>
          <w:shd w:val="clear" w:color="auto" w:fill="FFFFFF"/>
        </w:rPr>
        <w:t>støtte seg på kapasiteten til andre</w:t>
      </w:r>
      <w:r>
        <w:rPr>
          <w:rFonts w:cstheme="minorHAnsi"/>
          <w:color w:val="333333"/>
          <w:shd w:val="clear" w:color="auto" w:fill="FFFFFF"/>
        </w:rPr>
        <w:t xml:space="preserve"> </w:t>
      </w:r>
      <w:r w:rsidRPr="00071A0C">
        <w:rPr>
          <w:rFonts w:cstheme="minorHAnsi"/>
          <w:color w:val="333333"/>
          <w:shd w:val="clear" w:color="auto" w:fill="FFFFFF"/>
        </w:rPr>
        <w:t>virksomheter</w:t>
      </w:r>
      <w:r>
        <w:rPr>
          <w:rFonts w:cstheme="minorHAnsi"/>
          <w:color w:val="333333"/>
          <w:shd w:val="clear" w:color="auto" w:fill="FFFFFF"/>
        </w:rPr>
        <w:t xml:space="preserve"> for </w:t>
      </w:r>
      <w:r w:rsidRPr="00C31EE8">
        <w:rPr>
          <w:rFonts w:cstheme="minorHAnsi"/>
          <w:color w:val="333333"/>
          <w:shd w:val="clear" w:color="auto" w:fill="FFFFFF"/>
        </w:rPr>
        <w:t>å oppfylle kravene til økonomisk og finansiell kapasitet</w:t>
      </w:r>
      <w:r>
        <w:rPr>
          <w:rFonts w:cstheme="minorHAnsi"/>
          <w:color w:val="333333"/>
          <w:shd w:val="clear" w:color="auto" w:fill="FFFFFF"/>
        </w:rPr>
        <w:t xml:space="preserve"> og/eller tekniske eller faglige kvalifikasjoner </w:t>
      </w:r>
      <w:r>
        <w:rPr>
          <w:rFonts w:cstheme="minorHAnsi"/>
        </w:rPr>
        <w:t xml:space="preserve">i konkurransen. </w:t>
      </w:r>
    </w:p>
    <w:p w14:paraId="2E7689B7" w14:textId="77777777" w:rsidR="00C618E3" w:rsidRDefault="00C618E3" w:rsidP="00C618E3">
      <w:r>
        <w:t xml:space="preserve">Det er </w:t>
      </w:r>
      <w:r w:rsidRPr="00071A0C">
        <w:t>virksomheten leverandøren støtter seg på</w:t>
      </w:r>
      <w:r>
        <w:t xml:space="preserve"> (støttevirksomheten) som skal fylle ut og undertegne dokumentet. </w:t>
      </w:r>
    </w:p>
    <w:p w14:paraId="148E0494" w14:textId="77777777" w:rsidR="00C618E3" w:rsidRDefault="00C618E3" w:rsidP="00C618E3">
      <w:pPr>
        <w:spacing w:after="120"/>
      </w:pPr>
    </w:p>
    <w:p w14:paraId="2752661A" w14:textId="77777777" w:rsidR="00C618E3" w:rsidRDefault="00C618E3" w:rsidP="00C618E3">
      <w:pPr>
        <w:spacing w:after="120"/>
      </w:pPr>
      <w:r>
        <w:t>Navn og organisasjonsnummer på virksomheten</w:t>
      </w:r>
      <w:r w:rsidRPr="007830BF">
        <w:t xml:space="preserve"> leverandøren støtter seg på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6"/>
      </w:tblGrid>
      <w:tr w:rsidR="00C618E3" w14:paraId="398D51F4" w14:textId="77777777" w:rsidTr="009502CE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C019" w14:textId="77777777" w:rsidR="00C618E3" w:rsidRDefault="00C618E3" w:rsidP="009502CE">
            <w:pPr>
              <w:spacing w:line="360" w:lineRule="auto"/>
            </w:pPr>
          </w:p>
        </w:tc>
      </w:tr>
    </w:tbl>
    <w:p w14:paraId="7D8DD36E" w14:textId="77777777" w:rsidR="00C618E3" w:rsidRDefault="00C618E3" w:rsidP="00C618E3">
      <w:pPr>
        <w:spacing w:before="120" w:after="120"/>
      </w:pPr>
      <w:r>
        <w:t>forplikter seg til å stille sin kapasitet til rådighet for leverandør</w:t>
      </w:r>
      <w:r>
        <w:rPr>
          <w:i/>
          <w:i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6"/>
      </w:tblGrid>
      <w:tr w:rsidR="00C618E3" w14:paraId="0B33355B" w14:textId="77777777" w:rsidTr="009502CE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2257" w14:textId="77777777" w:rsidR="00C618E3" w:rsidRDefault="00C618E3" w:rsidP="009502CE">
            <w:pPr>
              <w:spacing w:line="360" w:lineRule="auto"/>
            </w:pPr>
          </w:p>
        </w:tc>
      </w:tr>
    </w:tbl>
    <w:p w14:paraId="46929E0E" w14:textId="77777777" w:rsidR="00C618E3" w:rsidRDefault="00C618E3" w:rsidP="00C618E3">
      <w:pPr>
        <w:spacing w:before="120" w:after="120" w:line="360" w:lineRule="auto"/>
      </w:pPr>
      <w:r>
        <w:t xml:space="preserve">i forbindelse med følgende konkurranse og kontrakt for Nordre Follo kommune: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6"/>
      </w:tblGrid>
      <w:tr w:rsidR="00C618E3" w14:paraId="2EF2A8EE" w14:textId="77777777" w:rsidTr="009502CE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4932" w14:textId="77777777" w:rsidR="00C618E3" w:rsidRDefault="00C618E3" w:rsidP="009502CE">
            <w:pPr>
              <w:spacing w:line="360" w:lineRule="auto"/>
              <w:jc w:val="right"/>
            </w:pPr>
          </w:p>
        </w:tc>
      </w:tr>
    </w:tbl>
    <w:p w14:paraId="2E477AEC" w14:textId="77777777" w:rsidR="00C618E3" w:rsidRDefault="00C618E3" w:rsidP="00C618E3">
      <w:pPr>
        <w:spacing w:line="360" w:lineRule="auto"/>
      </w:pPr>
      <w:r>
        <w:t>Virksomheten skal stille følgende kapasitet til rådighet:</w:t>
      </w:r>
      <w:r w:rsidRPr="00CA2B5B">
        <w:rPr>
          <w:i/>
          <w:iCs/>
        </w:rPr>
        <w:t xml:space="preserve"> </w:t>
      </w:r>
      <w:r w:rsidRPr="00A2185B">
        <w:rPr>
          <w:i/>
          <w:iCs/>
        </w:rPr>
        <w:t>(kryss av for riktig alternativ)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645"/>
        <w:gridCol w:w="1411"/>
      </w:tblGrid>
      <w:tr w:rsidR="00C618E3" w14:paraId="23EE6E7F" w14:textId="77777777" w:rsidTr="009502CE">
        <w:tc>
          <w:tcPr>
            <w:tcW w:w="7650" w:type="dxa"/>
          </w:tcPr>
          <w:p w14:paraId="07436CA8" w14:textId="77777777" w:rsidR="00C618E3" w:rsidRDefault="00C618E3" w:rsidP="009502CE">
            <w:pPr>
              <w:spacing w:line="360" w:lineRule="auto"/>
            </w:pPr>
            <w:r>
              <w:t>Kapasitet til å oppfylle kvalifikasjonskravene til økonomisk og finansiell kapasitet</w:t>
            </w:r>
          </w:p>
        </w:tc>
        <w:tc>
          <w:tcPr>
            <w:tcW w:w="1412" w:type="dxa"/>
          </w:tcPr>
          <w:p w14:paraId="40AC0FFF" w14:textId="77777777" w:rsidR="00C618E3" w:rsidRDefault="00C618E3" w:rsidP="009502CE">
            <w:pPr>
              <w:spacing w:line="360" w:lineRule="auto"/>
            </w:pPr>
          </w:p>
        </w:tc>
      </w:tr>
      <w:tr w:rsidR="00C618E3" w14:paraId="5AA36435" w14:textId="77777777" w:rsidTr="009502CE">
        <w:tc>
          <w:tcPr>
            <w:tcW w:w="7650" w:type="dxa"/>
          </w:tcPr>
          <w:p w14:paraId="0D11D535" w14:textId="77777777" w:rsidR="00C618E3" w:rsidRDefault="00C618E3" w:rsidP="009502CE">
            <w:pPr>
              <w:spacing w:line="360" w:lineRule="auto"/>
            </w:pPr>
            <w:r>
              <w:t>Kapasitet til å oppfylle kvalifikasjonskravene til tekniske og faglige kvalifikasjoner</w:t>
            </w:r>
          </w:p>
        </w:tc>
        <w:tc>
          <w:tcPr>
            <w:tcW w:w="1412" w:type="dxa"/>
          </w:tcPr>
          <w:p w14:paraId="002D0848" w14:textId="77777777" w:rsidR="00C618E3" w:rsidRDefault="00C618E3" w:rsidP="009502CE">
            <w:pPr>
              <w:spacing w:line="360" w:lineRule="auto"/>
            </w:pPr>
          </w:p>
        </w:tc>
      </w:tr>
    </w:tbl>
    <w:p w14:paraId="49482BFB" w14:textId="77777777" w:rsidR="00C618E3" w:rsidRDefault="00C618E3" w:rsidP="00C618E3">
      <w:pPr>
        <w:spacing w:after="120"/>
      </w:pPr>
      <w:r>
        <w:rPr>
          <w:i/>
        </w:rPr>
        <w:br/>
        <w:t xml:space="preserve">Hvis du har krysset av for «Kapasitet til å oppfylle </w:t>
      </w:r>
      <w:r w:rsidRPr="005E4C7B">
        <w:rPr>
          <w:i/>
          <w:iCs/>
        </w:rPr>
        <w:t>kvalifikasjonskravene</w:t>
      </w:r>
      <w:r>
        <w:t xml:space="preserve"> </w:t>
      </w:r>
      <w:r>
        <w:rPr>
          <w:i/>
        </w:rPr>
        <w:t>til tekniske og faglige kvalifikasjoner», b</w:t>
      </w:r>
      <w:r w:rsidRPr="00537339">
        <w:rPr>
          <w:i/>
        </w:rPr>
        <w:t>eskriv</w:t>
      </w:r>
      <w:r>
        <w:rPr>
          <w:i/>
        </w:rPr>
        <w:t xml:space="preserve"> detaljert </w:t>
      </w:r>
      <w:r w:rsidRPr="00537339">
        <w:rPr>
          <w:i/>
        </w:rPr>
        <w:t>hvilke</w:t>
      </w:r>
      <w:r>
        <w:rPr>
          <w:i/>
        </w:rPr>
        <w:t xml:space="preserve"> tekniske og faglige kvalifikasjoner </w:t>
      </w:r>
      <w:r w:rsidRPr="00537339">
        <w:rPr>
          <w:i/>
        </w:rPr>
        <w:t xml:space="preserve">som </w:t>
      </w:r>
      <w:r>
        <w:rPr>
          <w:i/>
        </w:rPr>
        <w:t xml:space="preserve">dere forplikter dere til å </w:t>
      </w:r>
      <w:r w:rsidRPr="00537339">
        <w:rPr>
          <w:i/>
        </w:rPr>
        <w:t>bidra</w:t>
      </w:r>
      <w:r>
        <w:rPr>
          <w:i/>
        </w:rPr>
        <w:t xml:space="preserve"> </w:t>
      </w:r>
      <w:r w:rsidRPr="00537339">
        <w:rPr>
          <w:i/>
        </w:rPr>
        <w:t xml:space="preserve">med </w:t>
      </w:r>
      <w:r>
        <w:rPr>
          <w:i/>
        </w:rPr>
        <w:t xml:space="preserve">ved gjennomføringen av kontrakten.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6"/>
      </w:tblGrid>
      <w:tr w:rsidR="00C618E3" w14:paraId="62C8BB14" w14:textId="77777777" w:rsidTr="009502CE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2588" w14:textId="77777777" w:rsidR="00C618E3" w:rsidRDefault="00C618E3" w:rsidP="009502CE">
            <w:pPr>
              <w:spacing w:line="360" w:lineRule="auto"/>
            </w:pPr>
          </w:p>
        </w:tc>
      </w:tr>
    </w:tbl>
    <w:p w14:paraId="49BDE507" w14:textId="77777777" w:rsidR="00C618E3" w:rsidRDefault="00C618E3" w:rsidP="00C618E3">
      <w:r>
        <w:br/>
        <w:t>Dersom støtten gjelder oppfyllelse av tekniske og faglige kvalifikasjoner forplikter &lt;</w:t>
      </w:r>
      <w:r w:rsidRPr="00C618E3">
        <w:rPr>
          <w:highlight w:val="yellow"/>
        </w:rPr>
        <w:t>STØTTEVIRKSOMHETEN</w:t>
      </w:r>
      <w:r>
        <w:t xml:space="preserve">&gt; seg </w:t>
      </w:r>
      <w:r w:rsidRPr="00462018">
        <w:t xml:space="preserve">til å utføre </w:t>
      </w:r>
      <w:r>
        <w:t xml:space="preserve">de </w:t>
      </w:r>
      <w:r w:rsidRPr="00462018">
        <w:t xml:space="preserve">tjenestene </w:t>
      </w:r>
      <w:r>
        <w:t>og/</w:t>
      </w:r>
      <w:r w:rsidRPr="00462018">
        <w:t>eller bygge- og anleggsarbeidene som krever slike kvalifikasjoner ved gjennomføringen av kontrakten.</w:t>
      </w:r>
    </w:p>
    <w:p w14:paraId="15081390" w14:textId="77777777" w:rsidR="00C618E3" w:rsidRDefault="00C618E3" w:rsidP="00C618E3"/>
    <w:p w14:paraId="71E342DE" w14:textId="77777777" w:rsidR="00C618E3" w:rsidRDefault="00C618E3" w:rsidP="00C618E3">
      <w:r>
        <w:t>&lt;S</w:t>
      </w:r>
      <w:r w:rsidRPr="00C618E3">
        <w:rPr>
          <w:highlight w:val="yellow"/>
        </w:rPr>
        <w:t>TØTTEVIRKSOMHETEN</w:t>
      </w:r>
      <w:r>
        <w:t>&gt; bekrefter at dersom støtten gjelder oppfyllelse av økonomisk og finansiell kapasitet, forplikter &lt;</w:t>
      </w:r>
      <w:r w:rsidRPr="00C618E3">
        <w:rPr>
          <w:highlight w:val="yellow"/>
        </w:rPr>
        <w:t>STØTTEVIRKSOMHETEN</w:t>
      </w:r>
      <w:r>
        <w:t>&gt; seg til å være solidarisk ansvarlig for gjennomføringen av kontrakten sammen med &lt;</w:t>
      </w:r>
      <w:r w:rsidRPr="00C618E3">
        <w:rPr>
          <w:highlight w:val="yellow"/>
        </w:rPr>
        <w:t>LEVERANDØREN</w:t>
      </w:r>
      <w:r>
        <w:t>&gt;.</w:t>
      </w:r>
    </w:p>
    <w:p w14:paraId="36892A65" w14:textId="77777777" w:rsidR="00C618E3" w:rsidRDefault="00C618E3" w:rsidP="00C618E3"/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6"/>
      </w:tblGrid>
      <w:tr w:rsidR="00C618E3" w14:paraId="0892ABA2" w14:textId="77777777" w:rsidTr="009502CE">
        <w:tc>
          <w:tcPr>
            <w:tcW w:w="9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472C4653" w14:textId="77777777" w:rsidR="00C618E3" w:rsidRDefault="00C618E3" w:rsidP="009502CE"/>
        </w:tc>
      </w:tr>
    </w:tbl>
    <w:p w14:paraId="7DCF1248" w14:textId="77777777" w:rsidR="00C618E3" w:rsidRPr="00CB5E93" w:rsidRDefault="00C618E3" w:rsidP="00C618E3">
      <w:pPr>
        <w:rPr>
          <w:lang w:val="da-DK"/>
        </w:rPr>
      </w:pPr>
      <w:r w:rsidRPr="00CB5E93">
        <w:rPr>
          <w:lang w:val="da-DK"/>
        </w:rPr>
        <w:t>Fullmaktshaver (signatur)</w:t>
      </w:r>
      <w:r w:rsidRPr="00CB5E93">
        <w:rPr>
          <w:lang w:val="da-DK"/>
        </w:rPr>
        <w:tab/>
      </w:r>
      <w:r w:rsidRPr="00CB5E93">
        <w:rPr>
          <w:lang w:val="da-DK"/>
        </w:rPr>
        <w:tab/>
      </w:r>
      <w:r w:rsidRPr="00CB5E93">
        <w:rPr>
          <w:lang w:val="da-DK"/>
        </w:rPr>
        <w:tab/>
      </w:r>
      <w:r w:rsidRPr="00CB5E93">
        <w:rPr>
          <w:lang w:val="da-DK"/>
        </w:rPr>
        <w:tab/>
      </w:r>
      <w:r w:rsidRPr="00CB5E93">
        <w:rPr>
          <w:lang w:val="da-DK"/>
        </w:rPr>
        <w:tab/>
      </w:r>
      <w:r w:rsidRPr="00CB5E93">
        <w:rPr>
          <w:lang w:val="da-DK"/>
        </w:rPr>
        <w:tab/>
        <w:t>Dato/Sted</w:t>
      </w:r>
      <w:r w:rsidRPr="00CB5E93">
        <w:rPr>
          <w:lang w:val="da-DK"/>
        </w:rPr>
        <w:tab/>
      </w:r>
      <w:r w:rsidRPr="00CB5E93">
        <w:rPr>
          <w:lang w:val="da-DK"/>
        </w:rPr>
        <w:tab/>
      </w:r>
    </w:p>
    <w:p w14:paraId="0BFD4959" w14:textId="77777777" w:rsidR="00C618E3" w:rsidRDefault="00C618E3" w:rsidP="00C618E3"/>
    <w:p w14:paraId="0EF3921C" w14:textId="77777777" w:rsidR="00C618E3" w:rsidRPr="00CB5E93" w:rsidRDefault="00C618E3" w:rsidP="00C618E3">
      <w:pPr>
        <w:rPr>
          <w:lang w:val="da-DK"/>
        </w:rPr>
      </w:pPr>
      <w:r w:rsidRPr="00CB5E93">
        <w:t>&lt;</w:t>
      </w:r>
      <w:r w:rsidRPr="00C618E3">
        <w:rPr>
          <w:highlight w:val="yellow"/>
        </w:rPr>
        <w:t>FULLMAKTHAVERS NAVN I BLOKKBOKSTAVER OG STILLING</w:t>
      </w:r>
      <w:r w:rsidRPr="00CB5E93">
        <w:t xml:space="preserve"> &gt;</w:t>
      </w:r>
      <w:r w:rsidRPr="00CB5E93">
        <w:rPr>
          <w:lang w:val="da-DK"/>
        </w:rPr>
        <w:tab/>
      </w:r>
    </w:p>
    <w:p w14:paraId="3138E72F" w14:textId="77777777" w:rsidR="004062EC" w:rsidRPr="00C618E3" w:rsidRDefault="004062EC" w:rsidP="004062EC">
      <w:pPr>
        <w:rPr>
          <w:lang w:val="da-DK"/>
        </w:rPr>
      </w:pPr>
    </w:p>
    <w:sectPr w:rsidR="004062EC" w:rsidRPr="00C618E3" w:rsidSect="003C40B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663" w:right="1417" w:bottom="1417" w:left="1417" w:header="102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692CE" w14:textId="77777777" w:rsidR="00F74418" w:rsidRDefault="00F74418" w:rsidP="005E2CA6">
      <w:r>
        <w:separator/>
      </w:r>
    </w:p>
  </w:endnote>
  <w:endnote w:type="continuationSeparator" w:id="0">
    <w:p w14:paraId="62A88428" w14:textId="77777777" w:rsidR="00F74418" w:rsidRDefault="00F74418" w:rsidP="005E2CA6">
      <w:r>
        <w:continuationSeparator/>
      </w:r>
    </w:p>
  </w:endnote>
  <w:endnote w:type="continuationNotice" w:id="1">
    <w:p w14:paraId="1C8CFEBC" w14:textId="77777777" w:rsidR="00F74418" w:rsidRDefault="00F744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05C30" w14:textId="77777777" w:rsidR="00894D5A" w:rsidRDefault="00894D5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144D3" w14:textId="77777777" w:rsidR="008272A7" w:rsidRDefault="008272A7"/>
  <w:p w14:paraId="19DA4D8A" w14:textId="77777777" w:rsidR="008272A7" w:rsidRPr="002A2FE2" w:rsidRDefault="008272A7" w:rsidP="002A2FE2"/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28" w:type="dxa"/>
      </w:tblCellMar>
      <w:tblLook w:val="04A0" w:firstRow="1" w:lastRow="0" w:firstColumn="1" w:lastColumn="0" w:noHBand="0" w:noVBand="1"/>
    </w:tblPr>
    <w:tblGrid>
      <w:gridCol w:w="1843"/>
      <w:gridCol w:w="1843"/>
      <w:gridCol w:w="2693"/>
      <w:gridCol w:w="2687"/>
    </w:tblGrid>
    <w:tr w:rsidR="008272A7" w14:paraId="78D0EF64" w14:textId="77777777" w:rsidTr="004E259D">
      <w:tc>
        <w:tcPr>
          <w:tcW w:w="1843" w:type="dxa"/>
        </w:tcPr>
        <w:p w14:paraId="66DD5669" w14:textId="77777777" w:rsidR="008272A7" w:rsidRPr="006F026E" w:rsidRDefault="008272A7" w:rsidP="008E441F">
          <w:pPr>
            <w:pStyle w:val="Undertittel"/>
            <w:rPr>
              <w:rStyle w:val="Svakutheving"/>
            </w:rPr>
          </w:pPr>
        </w:p>
      </w:tc>
      <w:tc>
        <w:tcPr>
          <w:tcW w:w="1843" w:type="dxa"/>
        </w:tcPr>
        <w:p w14:paraId="5448EB96" w14:textId="77777777" w:rsidR="008272A7" w:rsidRPr="006F026E" w:rsidRDefault="008272A7" w:rsidP="008E441F">
          <w:pPr>
            <w:pStyle w:val="Undertittel"/>
            <w:rPr>
              <w:rStyle w:val="Svakutheving"/>
            </w:rPr>
          </w:pPr>
        </w:p>
      </w:tc>
      <w:tc>
        <w:tcPr>
          <w:tcW w:w="2693" w:type="dxa"/>
        </w:tcPr>
        <w:p w14:paraId="0C82B37C" w14:textId="77777777" w:rsidR="008272A7" w:rsidRPr="006F026E" w:rsidRDefault="008272A7" w:rsidP="004E259D">
          <w:pPr>
            <w:pStyle w:val="Undertittel"/>
            <w:rPr>
              <w:rStyle w:val="Svakutheving"/>
            </w:rPr>
          </w:pPr>
        </w:p>
      </w:tc>
      <w:tc>
        <w:tcPr>
          <w:tcW w:w="2687" w:type="dxa"/>
        </w:tcPr>
        <w:p w14:paraId="0D2C554C" w14:textId="77777777" w:rsidR="008272A7" w:rsidRPr="006F026E" w:rsidRDefault="008272A7" w:rsidP="008272A7">
          <w:pPr>
            <w:pStyle w:val="Undertittel"/>
            <w:rPr>
              <w:rStyle w:val="Svakutheving"/>
            </w:rPr>
          </w:pPr>
        </w:p>
      </w:tc>
    </w:tr>
  </w:tbl>
  <w:p w14:paraId="027CC4AC" w14:textId="77777777" w:rsidR="008272A7" w:rsidRDefault="008272A7" w:rsidP="00604452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3511" w14:textId="77777777" w:rsidR="00894D5A" w:rsidRDefault="00894D5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929B4" w14:textId="77777777" w:rsidR="00F74418" w:rsidRDefault="00F74418" w:rsidP="005E2CA6">
      <w:r>
        <w:separator/>
      </w:r>
    </w:p>
  </w:footnote>
  <w:footnote w:type="continuationSeparator" w:id="0">
    <w:p w14:paraId="6A0CB1BB" w14:textId="77777777" w:rsidR="00F74418" w:rsidRDefault="00F74418" w:rsidP="005E2CA6">
      <w:r>
        <w:continuationSeparator/>
      </w:r>
    </w:p>
  </w:footnote>
  <w:footnote w:type="continuationNotice" w:id="1">
    <w:p w14:paraId="3DEF2083" w14:textId="77777777" w:rsidR="00F74418" w:rsidRDefault="00F744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BEA71" w14:textId="77777777" w:rsidR="00894D5A" w:rsidRDefault="00894D5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A2982" w14:textId="77777777" w:rsidR="008272A7" w:rsidRPr="00A15925" w:rsidRDefault="00C47012" w:rsidP="00A15925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3250DDFE" wp14:editId="25185DD2">
          <wp:simplePos x="0" y="0"/>
          <wp:positionH relativeFrom="page">
            <wp:posOffset>-13648</wp:posOffset>
          </wp:positionH>
          <wp:positionV relativeFrom="page">
            <wp:posOffset>81886</wp:posOffset>
          </wp:positionV>
          <wp:extent cx="7478395" cy="1378423"/>
          <wp:effectExtent l="0" t="0" r="0" b="0"/>
          <wp:wrapNone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NFK-Header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594" cy="13858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A64CC">
      <w:rPr>
        <w:noProof/>
      </w:rPr>
      <w:ptab w:relativeTo="margin" w:alignment="left" w:leader="none"/>
    </w:r>
    <w:r w:rsidR="008272A7">
      <w:tab/>
    </w:r>
    <w:r w:rsidR="008272A7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6AC40" w14:textId="77777777" w:rsidR="00894D5A" w:rsidRDefault="00894D5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Et bilde som inneholder visittkort&#10;&#10;&#10;&#10;&#10;&#10;Automatisk generert beskrivelse" style="width:499.5pt;height:499.5pt;visibility:visible;mso-wrap-style:square" o:bullet="t">
        <v:imagedata r:id="rId1" o:title="Et bilde som inneholder visittkort&#10;&#10;&#10;&#10;&#10;&#10;Automatisk generert beskrivelse"/>
      </v:shape>
    </w:pict>
  </w:numPicBullet>
  <w:numPicBullet w:numPicBulletId="1">
    <w:pict>
      <v:shape id="_x0000_i1026" type="#_x0000_t75" style="width:499.5pt;height:499.5pt;visibility:visible;mso-wrap-style:square" o:bullet="t">
        <v:imagedata r:id="rId2" o:title=""/>
      </v:shape>
    </w:pict>
  </w:numPicBullet>
  <w:abstractNum w:abstractNumId="0" w15:restartNumberingAfterBreak="0">
    <w:nsid w:val="0D9B2C04"/>
    <w:multiLevelType w:val="hybridMultilevel"/>
    <w:tmpl w:val="9E3CF82E"/>
    <w:lvl w:ilvl="0" w:tplc="041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724" w:hanging="360"/>
      </w:pPr>
    </w:lvl>
    <w:lvl w:ilvl="2" w:tplc="0414001B" w:tentative="1">
      <w:start w:val="1"/>
      <w:numFmt w:val="lowerRoman"/>
      <w:lvlText w:val="%3."/>
      <w:lvlJc w:val="right"/>
      <w:pPr>
        <w:ind w:left="2444" w:hanging="180"/>
      </w:pPr>
    </w:lvl>
    <w:lvl w:ilvl="3" w:tplc="0414000F" w:tentative="1">
      <w:start w:val="1"/>
      <w:numFmt w:val="decimal"/>
      <w:lvlText w:val="%4."/>
      <w:lvlJc w:val="left"/>
      <w:pPr>
        <w:ind w:left="3164" w:hanging="360"/>
      </w:pPr>
    </w:lvl>
    <w:lvl w:ilvl="4" w:tplc="04140019" w:tentative="1">
      <w:start w:val="1"/>
      <w:numFmt w:val="lowerLetter"/>
      <w:lvlText w:val="%5."/>
      <w:lvlJc w:val="left"/>
      <w:pPr>
        <w:ind w:left="3884" w:hanging="360"/>
      </w:pPr>
    </w:lvl>
    <w:lvl w:ilvl="5" w:tplc="0414001B" w:tentative="1">
      <w:start w:val="1"/>
      <w:numFmt w:val="lowerRoman"/>
      <w:lvlText w:val="%6."/>
      <w:lvlJc w:val="right"/>
      <w:pPr>
        <w:ind w:left="4604" w:hanging="180"/>
      </w:pPr>
    </w:lvl>
    <w:lvl w:ilvl="6" w:tplc="0414000F" w:tentative="1">
      <w:start w:val="1"/>
      <w:numFmt w:val="decimal"/>
      <w:lvlText w:val="%7."/>
      <w:lvlJc w:val="left"/>
      <w:pPr>
        <w:ind w:left="5324" w:hanging="360"/>
      </w:pPr>
    </w:lvl>
    <w:lvl w:ilvl="7" w:tplc="04140019" w:tentative="1">
      <w:start w:val="1"/>
      <w:numFmt w:val="lowerLetter"/>
      <w:lvlText w:val="%8."/>
      <w:lvlJc w:val="left"/>
      <w:pPr>
        <w:ind w:left="6044" w:hanging="360"/>
      </w:pPr>
    </w:lvl>
    <w:lvl w:ilvl="8" w:tplc="041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2C005B4"/>
    <w:multiLevelType w:val="hybridMultilevel"/>
    <w:tmpl w:val="34005588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4B6BA9"/>
    <w:multiLevelType w:val="hybridMultilevel"/>
    <w:tmpl w:val="10CA8422"/>
    <w:lvl w:ilvl="0" w:tplc="832815A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BCFD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64C0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D4FD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7E31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E07F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D811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786A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906E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5E134E67"/>
    <w:multiLevelType w:val="hybridMultilevel"/>
    <w:tmpl w:val="FB4ADACE"/>
    <w:lvl w:ilvl="0" w:tplc="953EF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907A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5A36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4A93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341C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EE7D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1243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38CB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ACE4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E9D1182"/>
    <w:multiLevelType w:val="hybridMultilevel"/>
    <w:tmpl w:val="8B0E0F82"/>
    <w:lvl w:ilvl="0" w:tplc="48B6FDBA">
      <w:start w:val="10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864066">
    <w:abstractNumId w:val="3"/>
  </w:num>
  <w:num w:numId="2" w16cid:durableId="1886941589">
    <w:abstractNumId w:val="2"/>
  </w:num>
  <w:num w:numId="3" w16cid:durableId="1641422080">
    <w:abstractNumId w:val="0"/>
  </w:num>
  <w:num w:numId="4" w16cid:durableId="466357437">
    <w:abstractNumId w:val="4"/>
  </w:num>
  <w:num w:numId="5" w16cid:durableId="375277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575"/>
    <w:rsid w:val="000251A0"/>
    <w:rsid w:val="00031C3F"/>
    <w:rsid w:val="00032E8C"/>
    <w:rsid w:val="0003581B"/>
    <w:rsid w:val="0005128C"/>
    <w:rsid w:val="0006030A"/>
    <w:rsid w:val="00082A5C"/>
    <w:rsid w:val="00096549"/>
    <w:rsid w:val="000A48C8"/>
    <w:rsid w:val="000A4BDE"/>
    <w:rsid w:val="000C5E44"/>
    <w:rsid w:val="000D74D4"/>
    <w:rsid w:val="000E3564"/>
    <w:rsid w:val="00111DD0"/>
    <w:rsid w:val="00131A62"/>
    <w:rsid w:val="00137786"/>
    <w:rsid w:val="00137957"/>
    <w:rsid w:val="0014519C"/>
    <w:rsid w:val="00153550"/>
    <w:rsid w:val="00160CC8"/>
    <w:rsid w:val="00176791"/>
    <w:rsid w:val="001777A4"/>
    <w:rsid w:val="001936AE"/>
    <w:rsid w:val="0019715C"/>
    <w:rsid w:val="001A0638"/>
    <w:rsid w:val="001A1272"/>
    <w:rsid w:val="001A3A7D"/>
    <w:rsid w:val="001B4C9A"/>
    <w:rsid w:val="001B6155"/>
    <w:rsid w:val="001C0152"/>
    <w:rsid w:val="001D5225"/>
    <w:rsid w:val="001E16A5"/>
    <w:rsid w:val="00213893"/>
    <w:rsid w:val="00231E4C"/>
    <w:rsid w:val="00232183"/>
    <w:rsid w:val="00233CCC"/>
    <w:rsid w:val="00235C2C"/>
    <w:rsid w:val="00243671"/>
    <w:rsid w:val="00253E92"/>
    <w:rsid w:val="00255ED9"/>
    <w:rsid w:val="00277DFD"/>
    <w:rsid w:val="002869A0"/>
    <w:rsid w:val="0029190A"/>
    <w:rsid w:val="002A1A3A"/>
    <w:rsid w:val="002A2FE2"/>
    <w:rsid w:val="002A64CC"/>
    <w:rsid w:val="002A76A9"/>
    <w:rsid w:val="002B54FB"/>
    <w:rsid w:val="002C24BA"/>
    <w:rsid w:val="002D580F"/>
    <w:rsid w:val="002E13C7"/>
    <w:rsid w:val="002E7F9A"/>
    <w:rsid w:val="002F29C0"/>
    <w:rsid w:val="00302844"/>
    <w:rsid w:val="003034F6"/>
    <w:rsid w:val="00307C37"/>
    <w:rsid w:val="00317CB9"/>
    <w:rsid w:val="00327FC0"/>
    <w:rsid w:val="00330E52"/>
    <w:rsid w:val="00345640"/>
    <w:rsid w:val="00354AA8"/>
    <w:rsid w:val="00376942"/>
    <w:rsid w:val="0038443B"/>
    <w:rsid w:val="003861DF"/>
    <w:rsid w:val="003873C2"/>
    <w:rsid w:val="0039097F"/>
    <w:rsid w:val="00392E01"/>
    <w:rsid w:val="003976F6"/>
    <w:rsid w:val="003A20E2"/>
    <w:rsid w:val="003C2118"/>
    <w:rsid w:val="003C40B8"/>
    <w:rsid w:val="003E3832"/>
    <w:rsid w:val="003E59A8"/>
    <w:rsid w:val="003F2E55"/>
    <w:rsid w:val="003F341A"/>
    <w:rsid w:val="004062EC"/>
    <w:rsid w:val="00420877"/>
    <w:rsid w:val="00423A0F"/>
    <w:rsid w:val="00426D27"/>
    <w:rsid w:val="00431438"/>
    <w:rsid w:val="00437BC4"/>
    <w:rsid w:val="00441F20"/>
    <w:rsid w:val="0048261D"/>
    <w:rsid w:val="004842B1"/>
    <w:rsid w:val="004A0FF3"/>
    <w:rsid w:val="004B49FB"/>
    <w:rsid w:val="004C204A"/>
    <w:rsid w:val="004D03AE"/>
    <w:rsid w:val="004E259D"/>
    <w:rsid w:val="004E5858"/>
    <w:rsid w:val="004E757B"/>
    <w:rsid w:val="0050313B"/>
    <w:rsid w:val="00503462"/>
    <w:rsid w:val="00503D20"/>
    <w:rsid w:val="00521100"/>
    <w:rsid w:val="0055302D"/>
    <w:rsid w:val="00556EB0"/>
    <w:rsid w:val="00565AEC"/>
    <w:rsid w:val="00566564"/>
    <w:rsid w:val="00566F95"/>
    <w:rsid w:val="00573F9F"/>
    <w:rsid w:val="00585E0F"/>
    <w:rsid w:val="0059000C"/>
    <w:rsid w:val="0059710F"/>
    <w:rsid w:val="005A090C"/>
    <w:rsid w:val="005A5C7F"/>
    <w:rsid w:val="005A65DD"/>
    <w:rsid w:val="005B1575"/>
    <w:rsid w:val="005B2347"/>
    <w:rsid w:val="005B5C20"/>
    <w:rsid w:val="005C20C0"/>
    <w:rsid w:val="005C7C82"/>
    <w:rsid w:val="005E111A"/>
    <w:rsid w:val="005E2CA6"/>
    <w:rsid w:val="00604452"/>
    <w:rsid w:val="00605CDA"/>
    <w:rsid w:val="00624D27"/>
    <w:rsid w:val="00640102"/>
    <w:rsid w:val="00642C19"/>
    <w:rsid w:val="006614C3"/>
    <w:rsid w:val="00664AC3"/>
    <w:rsid w:val="00674D87"/>
    <w:rsid w:val="00675446"/>
    <w:rsid w:val="006809E0"/>
    <w:rsid w:val="006B44FF"/>
    <w:rsid w:val="006B59FB"/>
    <w:rsid w:val="006C21B3"/>
    <w:rsid w:val="006E1B7C"/>
    <w:rsid w:val="006E5C2B"/>
    <w:rsid w:val="006E7C0A"/>
    <w:rsid w:val="006F026E"/>
    <w:rsid w:val="00721370"/>
    <w:rsid w:val="007303DB"/>
    <w:rsid w:val="007505A2"/>
    <w:rsid w:val="00750B3D"/>
    <w:rsid w:val="00750E4B"/>
    <w:rsid w:val="00752F5A"/>
    <w:rsid w:val="00791FF0"/>
    <w:rsid w:val="007B3AA5"/>
    <w:rsid w:val="007C725F"/>
    <w:rsid w:val="007E0120"/>
    <w:rsid w:val="007E49F7"/>
    <w:rsid w:val="007E59B1"/>
    <w:rsid w:val="007F03C3"/>
    <w:rsid w:val="007F495B"/>
    <w:rsid w:val="007F5377"/>
    <w:rsid w:val="007F5AA3"/>
    <w:rsid w:val="00802E31"/>
    <w:rsid w:val="0080763C"/>
    <w:rsid w:val="0081141B"/>
    <w:rsid w:val="008272A7"/>
    <w:rsid w:val="008358CD"/>
    <w:rsid w:val="00840E65"/>
    <w:rsid w:val="008429E9"/>
    <w:rsid w:val="0084412A"/>
    <w:rsid w:val="00853E5A"/>
    <w:rsid w:val="008633AC"/>
    <w:rsid w:val="00873E54"/>
    <w:rsid w:val="00877129"/>
    <w:rsid w:val="00885910"/>
    <w:rsid w:val="008935FD"/>
    <w:rsid w:val="0089475A"/>
    <w:rsid w:val="00894D5A"/>
    <w:rsid w:val="00895A02"/>
    <w:rsid w:val="00896E69"/>
    <w:rsid w:val="008A3ABF"/>
    <w:rsid w:val="008B19AF"/>
    <w:rsid w:val="008B4216"/>
    <w:rsid w:val="008C6386"/>
    <w:rsid w:val="008D3C2E"/>
    <w:rsid w:val="008D5D2F"/>
    <w:rsid w:val="008E08C9"/>
    <w:rsid w:val="008E441F"/>
    <w:rsid w:val="009078F7"/>
    <w:rsid w:val="00916275"/>
    <w:rsid w:val="00917D52"/>
    <w:rsid w:val="00923DE3"/>
    <w:rsid w:val="009323A5"/>
    <w:rsid w:val="009410C5"/>
    <w:rsid w:val="00946AAC"/>
    <w:rsid w:val="009660BE"/>
    <w:rsid w:val="0097195D"/>
    <w:rsid w:val="009730C6"/>
    <w:rsid w:val="009817E3"/>
    <w:rsid w:val="00993EF6"/>
    <w:rsid w:val="00995A1D"/>
    <w:rsid w:val="009B39CD"/>
    <w:rsid w:val="009C57F6"/>
    <w:rsid w:val="009D2130"/>
    <w:rsid w:val="009D45C1"/>
    <w:rsid w:val="009D5567"/>
    <w:rsid w:val="009E0612"/>
    <w:rsid w:val="009E5F71"/>
    <w:rsid w:val="009F2F71"/>
    <w:rsid w:val="009F3D13"/>
    <w:rsid w:val="009F6621"/>
    <w:rsid w:val="009F6943"/>
    <w:rsid w:val="00A01363"/>
    <w:rsid w:val="00A03CE0"/>
    <w:rsid w:val="00A06954"/>
    <w:rsid w:val="00A11F49"/>
    <w:rsid w:val="00A15925"/>
    <w:rsid w:val="00A30753"/>
    <w:rsid w:val="00A32D40"/>
    <w:rsid w:val="00A478A6"/>
    <w:rsid w:val="00A47E77"/>
    <w:rsid w:val="00A55CE8"/>
    <w:rsid w:val="00A57094"/>
    <w:rsid w:val="00A63C57"/>
    <w:rsid w:val="00A66E31"/>
    <w:rsid w:val="00A77222"/>
    <w:rsid w:val="00A81F2D"/>
    <w:rsid w:val="00A901C2"/>
    <w:rsid w:val="00A915C0"/>
    <w:rsid w:val="00AA3DA0"/>
    <w:rsid w:val="00AA3E5B"/>
    <w:rsid w:val="00AA5F5C"/>
    <w:rsid w:val="00AA7543"/>
    <w:rsid w:val="00AB725E"/>
    <w:rsid w:val="00AC2C99"/>
    <w:rsid w:val="00AD2257"/>
    <w:rsid w:val="00AE1A09"/>
    <w:rsid w:val="00AE4DD1"/>
    <w:rsid w:val="00AE7F92"/>
    <w:rsid w:val="00B12A98"/>
    <w:rsid w:val="00B33901"/>
    <w:rsid w:val="00B7610D"/>
    <w:rsid w:val="00B93F0D"/>
    <w:rsid w:val="00B96B0C"/>
    <w:rsid w:val="00B96D98"/>
    <w:rsid w:val="00BB455C"/>
    <w:rsid w:val="00BC4898"/>
    <w:rsid w:val="00BE0F6C"/>
    <w:rsid w:val="00BE7360"/>
    <w:rsid w:val="00C054A1"/>
    <w:rsid w:val="00C25B48"/>
    <w:rsid w:val="00C26ADF"/>
    <w:rsid w:val="00C47012"/>
    <w:rsid w:val="00C53529"/>
    <w:rsid w:val="00C618E3"/>
    <w:rsid w:val="00C61DBF"/>
    <w:rsid w:val="00C66508"/>
    <w:rsid w:val="00C915EC"/>
    <w:rsid w:val="00C96EE0"/>
    <w:rsid w:val="00CA1F64"/>
    <w:rsid w:val="00CA27C9"/>
    <w:rsid w:val="00CA62A6"/>
    <w:rsid w:val="00CB2233"/>
    <w:rsid w:val="00CB43A1"/>
    <w:rsid w:val="00CB5145"/>
    <w:rsid w:val="00CC255C"/>
    <w:rsid w:val="00CE0978"/>
    <w:rsid w:val="00CF0980"/>
    <w:rsid w:val="00CF257E"/>
    <w:rsid w:val="00CF7B0B"/>
    <w:rsid w:val="00D159B9"/>
    <w:rsid w:val="00D17313"/>
    <w:rsid w:val="00D3300F"/>
    <w:rsid w:val="00D40424"/>
    <w:rsid w:val="00D57DC4"/>
    <w:rsid w:val="00D7190E"/>
    <w:rsid w:val="00D71EDD"/>
    <w:rsid w:val="00D75E83"/>
    <w:rsid w:val="00D836D7"/>
    <w:rsid w:val="00D84BCA"/>
    <w:rsid w:val="00D858B9"/>
    <w:rsid w:val="00D92DBD"/>
    <w:rsid w:val="00D93970"/>
    <w:rsid w:val="00DA02BA"/>
    <w:rsid w:val="00DC3939"/>
    <w:rsid w:val="00DE6BE4"/>
    <w:rsid w:val="00E019AF"/>
    <w:rsid w:val="00E03B90"/>
    <w:rsid w:val="00E04D6C"/>
    <w:rsid w:val="00E07B33"/>
    <w:rsid w:val="00E07B4E"/>
    <w:rsid w:val="00E148F1"/>
    <w:rsid w:val="00E15657"/>
    <w:rsid w:val="00E2260B"/>
    <w:rsid w:val="00E25D05"/>
    <w:rsid w:val="00E3163C"/>
    <w:rsid w:val="00E453FF"/>
    <w:rsid w:val="00E51734"/>
    <w:rsid w:val="00E62A55"/>
    <w:rsid w:val="00E679F8"/>
    <w:rsid w:val="00E70282"/>
    <w:rsid w:val="00E91F2C"/>
    <w:rsid w:val="00EA3EDA"/>
    <w:rsid w:val="00EB230A"/>
    <w:rsid w:val="00EE55EE"/>
    <w:rsid w:val="00F02BB8"/>
    <w:rsid w:val="00F10BE0"/>
    <w:rsid w:val="00F2708E"/>
    <w:rsid w:val="00F27ABE"/>
    <w:rsid w:val="00F3029D"/>
    <w:rsid w:val="00F32CA7"/>
    <w:rsid w:val="00F37C74"/>
    <w:rsid w:val="00F42746"/>
    <w:rsid w:val="00F74418"/>
    <w:rsid w:val="00F9485A"/>
    <w:rsid w:val="00FA67F2"/>
    <w:rsid w:val="00FB49ED"/>
    <w:rsid w:val="00FB5AEA"/>
    <w:rsid w:val="00FB6AB2"/>
    <w:rsid w:val="00FC18A9"/>
    <w:rsid w:val="00FC5998"/>
    <w:rsid w:val="00FC5E05"/>
    <w:rsid w:val="00FE2CEF"/>
    <w:rsid w:val="00FE71C9"/>
    <w:rsid w:val="00FF2D1D"/>
    <w:rsid w:val="00FF6D20"/>
    <w:rsid w:val="3F8EF1A4"/>
    <w:rsid w:val="49F39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C80C01"/>
  <w15:docId w15:val="{06839B27-12D2-46A0-ACD9-516F869FE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4D87"/>
    <w:rPr>
      <w:rFonts w:ascii="Calibri" w:hAnsi="Calibri"/>
      <w:sz w:val="22"/>
    </w:rPr>
  </w:style>
  <w:style w:type="paragraph" w:styleId="Overskrift1">
    <w:name w:val="heading 1"/>
    <w:basedOn w:val="Tittel"/>
    <w:next w:val="Normal"/>
    <w:link w:val="Overskrift1Tegn"/>
    <w:uiPriority w:val="9"/>
    <w:qFormat/>
    <w:rsid w:val="00674D87"/>
    <w:pPr>
      <w:outlineLvl w:val="0"/>
    </w:p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3861DF"/>
    <w:pPr>
      <w:keepNext/>
      <w:keepLines/>
      <w:shd w:val="clear" w:color="auto" w:fill="FFFFFF"/>
      <w:textAlignment w:val="baseline"/>
      <w:outlineLvl w:val="1"/>
    </w:pPr>
    <w:rPr>
      <w:rFonts w:asciiTheme="minorHAnsi" w:hAnsiTheme="minorHAnsi" w:cstheme="minorHAnsi"/>
      <w:bCs/>
      <w:szCs w:val="22"/>
      <w:shd w:val="clear" w:color="auto" w:fill="FFFFFF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rsid w:val="003E383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5E2CA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E2CA6"/>
  </w:style>
  <w:style w:type="paragraph" w:styleId="Bunntekst">
    <w:name w:val="footer"/>
    <w:basedOn w:val="Normal"/>
    <w:link w:val="BunntekstTegn"/>
    <w:uiPriority w:val="99"/>
    <w:unhideWhenUsed/>
    <w:rsid w:val="005E2CA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5E2CA6"/>
  </w:style>
  <w:style w:type="paragraph" w:styleId="Tittel">
    <w:name w:val="Title"/>
    <w:basedOn w:val="Normal"/>
    <w:next w:val="Normal"/>
    <w:link w:val="TittelTegn"/>
    <w:autoRedefine/>
    <w:uiPriority w:val="10"/>
    <w:rsid w:val="00674D87"/>
    <w:pPr>
      <w:contextualSpacing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74D87"/>
    <w:rPr>
      <w:rFonts w:ascii="Calibri" w:eastAsiaTheme="majorEastAsia" w:hAnsi="Calibri" w:cstheme="majorBidi"/>
      <w:b/>
      <w:spacing w:val="-10"/>
      <w:kern w:val="28"/>
      <w:sz w:val="40"/>
      <w:szCs w:val="5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861DF"/>
    <w:rPr>
      <w:rFonts w:cstheme="minorHAnsi"/>
      <w:bCs/>
      <w:sz w:val="22"/>
      <w:szCs w:val="22"/>
      <w:shd w:val="clear" w:color="auto" w:fill="FFFFFF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674D87"/>
    <w:rPr>
      <w:rFonts w:ascii="Calibri" w:eastAsiaTheme="majorEastAsia" w:hAnsi="Calibri" w:cstheme="majorBidi"/>
      <w:b/>
      <w:spacing w:val="-10"/>
      <w:kern w:val="28"/>
      <w:sz w:val="40"/>
      <w:szCs w:val="56"/>
    </w:rPr>
  </w:style>
  <w:style w:type="table" w:styleId="Tabellrutenett">
    <w:name w:val="Table Grid"/>
    <w:basedOn w:val="Vanligtabell"/>
    <w:uiPriority w:val="39"/>
    <w:rsid w:val="0042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tittel">
    <w:name w:val="Subtitle"/>
    <w:aliases w:val="Header"/>
    <w:basedOn w:val="Normal"/>
    <w:next w:val="Normal"/>
    <w:link w:val="UndertittelTegn"/>
    <w:autoRedefine/>
    <w:uiPriority w:val="11"/>
    <w:qFormat/>
    <w:rsid w:val="002A2FE2"/>
    <w:rPr>
      <w:sz w:val="18"/>
    </w:rPr>
  </w:style>
  <w:style w:type="character" w:customStyle="1" w:styleId="UndertittelTegn">
    <w:name w:val="Undertittel Tegn"/>
    <w:aliases w:val="Header Tegn"/>
    <w:basedOn w:val="Standardskriftforavsnitt"/>
    <w:link w:val="Undertittel"/>
    <w:uiPriority w:val="11"/>
    <w:rsid w:val="002A2FE2"/>
    <w:rPr>
      <w:rFonts w:ascii="Calibri" w:hAnsi="Calibri"/>
      <w:sz w:val="18"/>
    </w:rPr>
  </w:style>
  <w:style w:type="character" w:styleId="Svakutheving">
    <w:name w:val="Subtle Emphasis"/>
    <w:aliases w:val="Footer info"/>
    <w:uiPriority w:val="19"/>
    <w:qFormat/>
    <w:rsid w:val="002A2FE2"/>
    <w:rPr>
      <w:rFonts w:ascii="Calibri" w:hAnsi="Calibri"/>
      <w:b w:val="0"/>
      <w:i w:val="0"/>
      <w:sz w:val="15"/>
    </w:rPr>
  </w:style>
  <w:style w:type="character" w:styleId="Utheving">
    <w:name w:val="Emphasis"/>
    <w:aliases w:val="Footer slogan"/>
    <w:uiPriority w:val="20"/>
    <w:qFormat/>
    <w:rsid w:val="002A2FE2"/>
    <w:rPr>
      <w:bCs/>
      <w:color w:val="213565"/>
      <w:sz w:val="32"/>
    </w:rPr>
  </w:style>
  <w:style w:type="character" w:styleId="Sterkutheving">
    <w:name w:val="Intense Emphasis"/>
    <w:aliases w:val="Footer heading"/>
    <w:basedOn w:val="Standardskriftforavsnitt"/>
    <w:uiPriority w:val="21"/>
    <w:qFormat/>
    <w:rsid w:val="002A2FE2"/>
    <w:rPr>
      <w:rFonts w:ascii="Calibri" w:hAnsi="Calibri"/>
      <w:b/>
      <w:i w:val="0"/>
      <w:color w:val="213565"/>
      <w:sz w:val="1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E13C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E13C7"/>
    <w:rPr>
      <w:rFonts w:ascii="Tahoma" w:hAnsi="Tahoma" w:cs="Tahoma"/>
      <w:sz w:val="16"/>
      <w:szCs w:val="16"/>
    </w:rPr>
  </w:style>
  <w:style w:type="character" w:styleId="Hyperkobling">
    <w:name w:val="Hyperlink"/>
    <w:basedOn w:val="Standardskriftforavsnitt"/>
    <w:uiPriority w:val="99"/>
    <w:unhideWhenUsed/>
    <w:rsid w:val="008272A7"/>
    <w:rPr>
      <w:color w:val="0563C1" w:themeColor="hyperlink"/>
      <w:u w:val="single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E3832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eavsnitt">
    <w:name w:val="List Paragraph"/>
    <w:basedOn w:val="Normal"/>
    <w:uiPriority w:val="34"/>
    <w:qFormat/>
    <w:rsid w:val="00111DD0"/>
    <w:pPr>
      <w:ind w:left="720"/>
    </w:pPr>
    <w:rPr>
      <w:rFonts w:cs="Calibri"/>
      <w:szCs w:val="22"/>
    </w:rPr>
  </w:style>
  <w:style w:type="character" w:styleId="Ulstomtale">
    <w:name w:val="Unresolved Mention"/>
    <w:basedOn w:val="Standardskriftforavsnitt"/>
    <w:uiPriority w:val="99"/>
    <w:semiHidden/>
    <w:unhideWhenUsed/>
    <w:rsid w:val="00C26ADF"/>
    <w:rPr>
      <w:color w:val="605E5C"/>
      <w:shd w:val="clear" w:color="auto" w:fill="E1DFDD"/>
    </w:rPr>
  </w:style>
  <w:style w:type="paragraph" w:customStyle="1" w:styleId="Default">
    <w:name w:val="Default"/>
    <w:rsid w:val="00585E0F"/>
    <w:pPr>
      <w:autoSpaceDE w:val="0"/>
      <w:autoSpaceDN w:val="0"/>
      <w:adjustRightInd w:val="0"/>
    </w:pPr>
    <w:rPr>
      <w:rFonts w:ascii="Calibri Light" w:hAnsi="Calibri Light" w:cs="Calibri Light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3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2350\Nordre%20Follo%20kommune\Anskaffelser%20-%20Dokumenter\General\Maler\01.%20Avklare%20behov%20forberede\02%20Konkurransegrunnlag\MAL%20Bilag%20A%20-%20Forpliktelseserkl&#230;ring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D2A8BE1DC72347AF7524149BA841E0" ma:contentTypeVersion="18" ma:contentTypeDescription="Opprett et nytt dokument." ma:contentTypeScope="" ma:versionID="826aab82993281ffd68f61f5c775af2b">
  <xsd:schema xmlns:xsd="http://www.w3.org/2001/XMLSchema" xmlns:xs="http://www.w3.org/2001/XMLSchema" xmlns:p="http://schemas.microsoft.com/office/2006/metadata/properties" xmlns:ns2="4c8735ef-4fa8-4878-90b1-1f07a73723ff" xmlns:ns3="db705066-02dc-498b-a91d-8547e7752d65" targetNamespace="http://schemas.microsoft.com/office/2006/metadata/properties" ma:root="true" ma:fieldsID="6ca287504125f2b27dfd90f0a5f69e0a" ns2:_="" ns3:_="">
    <xsd:import namespace="4c8735ef-4fa8-4878-90b1-1f07a73723ff"/>
    <xsd:import namespace="db705066-02dc-498b-a91d-8547e7752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735ef-4fa8-4878-90b1-1f07a73723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0e674e0e-11d5-4c25-8c66-9684b2492a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05066-02dc-498b-a91d-8547e7752d6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84e4d69-ba51-4277-bfe9-be4cf3df40ac}" ma:internalName="TaxCatchAll" ma:showField="CatchAllData" ma:web="db705066-02dc-498b-a91d-8547e7752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8735ef-4fa8-4878-90b1-1f07a73723ff">
      <Terms xmlns="http://schemas.microsoft.com/office/infopath/2007/PartnerControls"/>
    </lcf76f155ced4ddcb4097134ff3c332f>
    <TaxCatchAll xmlns="db705066-02dc-498b-a91d-8547e7752d6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A2FB03-5DDF-4591-8809-12B8B54BE449}"/>
</file>

<file path=customXml/itemProps2.xml><?xml version="1.0" encoding="utf-8"?>
<ds:datastoreItem xmlns:ds="http://schemas.openxmlformats.org/officeDocument/2006/customXml" ds:itemID="{BB332FF3-55C5-4109-A855-D625E1C47A0E}">
  <ds:schemaRefs>
    <ds:schemaRef ds:uri="http://schemas.microsoft.com/office/2006/metadata/properties"/>
    <ds:schemaRef ds:uri="http://schemas.microsoft.com/office/infopath/2007/PartnerControls"/>
    <ds:schemaRef ds:uri="4c8735ef-4fa8-4878-90b1-1f07a73723ff"/>
    <ds:schemaRef ds:uri="db705066-02dc-498b-a91d-8547e7752d65"/>
  </ds:schemaRefs>
</ds:datastoreItem>
</file>

<file path=customXml/itemProps3.xml><?xml version="1.0" encoding="utf-8"?>
<ds:datastoreItem xmlns:ds="http://schemas.openxmlformats.org/officeDocument/2006/customXml" ds:itemID="{18B8BC64-914A-415A-90AF-C42524B438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643A92-180B-4AD9-9A44-BE7F705CEE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 Bilag A - Forpliktelseserklæring</Template>
  <TotalTime>1</TotalTime>
  <Pages>1</Pages>
  <Words>274</Words>
  <Characters>1457</Characters>
  <Application>Microsoft Office Word</Application>
  <DocSecurity>0</DocSecurity>
  <Lines>12</Lines>
  <Paragraphs>3</Paragraphs>
  <ScaleCrop>false</ScaleCrop>
  <Company>Nordre Follo Kommune</Company>
  <LinksUpToDate>false</LinksUpToDate>
  <CharactersWithSpaces>1728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Brevmal farge</dc:title>
  <dc:creator>Jakob Pfefferkorn Moen-Ruus</dc:creator>
  <cp:lastModifiedBy>Jakob Pfefferkorn Moen-Ruus</cp:lastModifiedBy>
  <cp:revision>3</cp:revision>
  <cp:lastPrinted>2024-02-07T15:13:00Z</cp:lastPrinted>
  <dcterms:created xsi:type="dcterms:W3CDTF">2026-03-24T07:48:00Z</dcterms:created>
  <dcterms:modified xsi:type="dcterms:W3CDTF">2026-05-19T11:43:00Z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0x01010098D2A8BE1DC72347AF7524149BA841E0</vt:lpwstr>
  </property>
  <property fmtid="{D5CDD505-2E9C-101B-9397-08002B2CF9AE}" pid="3" name="MediaServiceImageTags">
    <vt:lpwstr/>
  </property>
</Properties>
</file>